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0AFFEF27" w:rsidR="005B549F" w:rsidRDefault="00E9243F" w:rsidP="00464C0D">
      <w:pPr>
        <w:pStyle w:val="Title"/>
      </w:pPr>
      <w:r>
        <w:t>Equipment Study</w:t>
      </w:r>
    </w:p>
    <w:p w14:paraId="324A40BC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082DDE">
        <w:rPr>
          <w:rFonts w:eastAsia="Times New Roman" w:cstheme="minorHAnsi"/>
          <w:b/>
          <w:bCs/>
          <w:sz w:val="24"/>
          <w:szCs w:val="24"/>
        </w:rPr>
        <w:t>Tillage Equipment Study on Land Plane</w:t>
      </w:r>
    </w:p>
    <w:p w14:paraId="65A22850" w14:textId="77777777" w:rsidR="00082DDE" w:rsidRPr="00082DDE" w:rsidRDefault="00082DDE" w:rsidP="00082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F171DC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equipment number or identification of the unit being studied?</w:t>
      </w:r>
    </w:p>
    <w:p w14:paraId="01A9D4E0" w14:textId="3B02147B" w:rsidR="00082DDE" w:rsidRDefault="00082DDE" w:rsidP="00082DDE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59D87D89" w14:textId="77777777" w:rsidR="00082DDE" w:rsidRPr="00082DDE" w:rsidRDefault="00082DDE" w:rsidP="00082DDE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6B584195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Who is the manufacturer and what is the model of the equipment?</w:t>
      </w:r>
    </w:p>
    <w:p w14:paraId="33D8D16A" w14:textId="0FF3357C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0579092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FE69E42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proper name of the unit being studied?</w:t>
      </w:r>
    </w:p>
    <w:p w14:paraId="6D522024" w14:textId="46298DDC" w:rsidR="00082DDE" w:rsidRDefault="00082DDE" w:rsidP="00082DDE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4333FF39" w14:textId="77777777" w:rsidR="00082DDE" w:rsidRPr="00082DDE" w:rsidRDefault="00082DDE" w:rsidP="00082DDE">
      <w:pPr>
        <w:spacing w:after="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02A800F0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How much draw horsepower is required to pull this equipment?</w:t>
      </w:r>
    </w:p>
    <w:p w14:paraId="0238B468" w14:textId="797AEAA5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88B865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46DBC9E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proper use of this unit?</w:t>
      </w:r>
    </w:p>
    <w:p w14:paraId="10E9EB23" w14:textId="40AC557D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E587BA5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8EE6591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length of the basic frame?</w:t>
      </w:r>
    </w:p>
    <w:p w14:paraId="6CBB734B" w14:textId="53B51AFE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5D961B1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E42FBC1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size box?</w:t>
      </w:r>
    </w:p>
    <w:p w14:paraId="1AC11087" w14:textId="1D834080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F4E25B9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A3D6CB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How does this unit function?</w:t>
      </w:r>
    </w:p>
    <w:p w14:paraId="57741C16" w14:textId="2E789255" w:rsidR="00082DDE" w:rsidRDefault="00082DDE" w:rsidP="00082DDE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2928E22" w14:textId="77777777" w:rsidR="00082DDE" w:rsidRPr="00082DDE" w:rsidRDefault="00082DDE" w:rsidP="00082DDE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1C665907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effective size of this unit?</w:t>
      </w:r>
    </w:p>
    <w:p w14:paraId="1D721DA3" w14:textId="22212ECC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E0D1BCD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DE7C39E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How does the unit lift and lower its box?</w:t>
      </w:r>
    </w:p>
    <w:p w14:paraId="7F485039" w14:textId="211FBC2C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982A732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43A9405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parts get the most wear?</w:t>
      </w:r>
    </w:p>
    <w:p w14:paraId="264D3A4B" w14:textId="1586E325" w:rsidR="00082DDE" w:rsidRDefault="00082DDE" w:rsidP="00082DDE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72C4B3BE" w14:textId="77777777" w:rsidR="00082DDE" w:rsidRPr="00082DDE" w:rsidRDefault="00082DDE" w:rsidP="00082DDE">
      <w:pPr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7BC204BE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parts replaceable?</w:t>
      </w:r>
    </w:p>
    <w:p w14:paraId="5D3CE163" w14:textId="1FB4FD19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D5E618C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39F7041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What is the effective depth at which this tool can function?</w:t>
      </w:r>
    </w:p>
    <w:p w14:paraId="16A22690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5AE1796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lastRenderedPageBreak/>
        <w:t>What keeps the plane stabilized?</w:t>
      </w:r>
    </w:p>
    <w:p w14:paraId="62CBB4F3" w14:textId="6B30A7F5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4A84CED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BE9B7DA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Is this a gps and laser unit?</w:t>
      </w:r>
    </w:p>
    <w:p w14:paraId="103EFD6A" w14:textId="07CF01E7" w:rsid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B88B30A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B8C8F77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List any problems that this unit has.</w:t>
      </w:r>
    </w:p>
    <w:p w14:paraId="3A68BEC5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F6B4CAD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2698322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4D8739D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ED813B8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27950D6" w14:textId="77777777" w:rsidR="00082DDE" w:rsidRPr="00082DDE" w:rsidRDefault="00082DDE" w:rsidP="00082DD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Locate the following parts on this unit:</w:t>
      </w:r>
    </w:p>
    <w:p w14:paraId="131EF72A" w14:textId="77777777" w:rsidR="00082DDE" w:rsidRPr="00082DDE" w:rsidRDefault="00082DDE" w:rsidP="00082DDE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5FCBC6F" w14:textId="77777777" w:rsidR="00082DDE" w:rsidRPr="00082DDE" w:rsidRDefault="00082DDE" w:rsidP="00082DDE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Drawbar hitch</w:t>
      </w:r>
    </w:p>
    <w:p w14:paraId="6BD5AE50" w14:textId="77777777" w:rsidR="00082DDE" w:rsidRPr="00082DDE" w:rsidRDefault="00082DDE" w:rsidP="00082DDE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Hydraulic connectors</w:t>
      </w:r>
    </w:p>
    <w:p w14:paraId="7F8D118B" w14:textId="77777777" w:rsidR="00082DDE" w:rsidRPr="00082DDE" w:rsidRDefault="00082DDE" w:rsidP="00082DDE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Frame</w:t>
      </w:r>
    </w:p>
    <w:p w14:paraId="61E703A5" w14:textId="77777777" w:rsidR="00082DDE" w:rsidRPr="00082DDE" w:rsidRDefault="00082DDE" w:rsidP="00082DDE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Scraper blade</w:t>
      </w:r>
    </w:p>
    <w:p w14:paraId="7683BE69" w14:textId="77777777" w:rsidR="00082DDE" w:rsidRPr="00082DDE" w:rsidRDefault="00082DDE" w:rsidP="00082DDE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082DDE">
        <w:rPr>
          <w:rFonts w:eastAsia="Times New Roman" w:cstheme="minorHAnsi"/>
          <w:sz w:val="24"/>
          <w:szCs w:val="24"/>
        </w:rPr>
        <w:t>Swivel wheel</w:t>
      </w:r>
    </w:p>
    <w:p w14:paraId="1786585A" w14:textId="77777777" w:rsidR="00082DDE" w:rsidRPr="00082DDE" w:rsidRDefault="00082DDE" w:rsidP="00082DDE">
      <w:pPr>
        <w:rPr>
          <w:rFonts w:cstheme="minorHAnsi"/>
        </w:rPr>
      </w:pPr>
    </w:p>
    <w:sectPr w:rsidR="00082DDE" w:rsidRPr="00082DDE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CFC6" w14:textId="77777777" w:rsidR="00636D60" w:rsidRDefault="00636D60" w:rsidP="00CD71D0">
      <w:pPr>
        <w:spacing w:after="0" w:line="240" w:lineRule="auto"/>
      </w:pPr>
      <w:r>
        <w:separator/>
      </w:r>
    </w:p>
  </w:endnote>
  <w:endnote w:type="continuationSeparator" w:id="0">
    <w:p w14:paraId="61ED8A48" w14:textId="77777777" w:rsidR="00636D60" w:rsidRDefault="00636D6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DDC67F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F5079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ADAD6" w14:textId="77777777" w:rsidR="00636D60" w:rsidRDefault="00636D60" w:rsidP="00CD71D0">
      <w:pPr>
        <w:spacing w:after="0" w:line="240" w:lineRule="auto"/>
      </w:pPr>
      <w:r>
        <w:separator/>
      </w:r>
    </w:p>
  </w:footnote>
  <w:footnote w:type="continuationSeparator" w:id="0">
    <w:p w14:paraId="506A4826" w14:textId="77777777" w:rsidR="00636D60" w:rsidRDefault="00636D6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454E972F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082DDE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7"/>
  </w:num>
  <w:num w:numId="2" w16cid:durableId="532883076">
    <w:abstractNumId w:val="24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7"/>
  </w:num>
  <w:num w:numId="6" w16cid:durableId="1532037393">
    <w:abstractNumId w:val="30"/>
  </w:num>
  <w:num w:numId="7" w16cid:durableId="1269655105">
    <w:abstractNumId w:val="16"/>
  </w:num>
  <w:num w:numId="8" w16cid:durableId="1093161213">
    <w:abstractNumId w:val="34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1"/>
  </w:num>
  <w:num w:numId="13" w16cid:durableId="33119727">
    <w:abstractNumId w:val="38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9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2"/>
  </w:num>
  <w:num w:numId="29" w16cid:durableId="1719087050">
    <w:abstractNumId w:val="35"/>
  </w:num>
  <w:num w:numId="30" w16cid:durableId="818496982">
    <w:abstractNumId w:val="23"/>
  </w:num>
  <w:num w:numId="31" w16cid:durableId="510609942">
    <w:abstractNumId w:val="28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6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3"/>
  </w:num>
  <w:num w:numId="38" w16cid:durableId="1739790561">
    <w:abstractNumId w:val="32"/>
  </w:num>
  <w:num w:numId="39" w16cid:durableId="112792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9258A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2022-09-06T20:08:00Z</dcterms:created>
  <dcterms:modified xsi:type="dcterms:W3CDTF">2022-09-06T20:08:00Z</dcterms:modified>
</cp:coreProperties>
</file>